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374E08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374E08" w:rsidRPr="00374E08">
        <w:rPr>
          <w:rStyle w:val="a9"/>
        </w:rPr>
        <w:t>Кадыйский</w:t>
      </w:r>
      <w:proofErr w:type="spellEnd"/>
      <w:r w:rsidR="00374E08" w:rsidRPr="00374E08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</w:t>
      </w:r>
      <w:r w:rsidR="00374E08" w:rsidRPr="00374E08">
        <w:rPr>
          <w:rStyle w:val="a9"/>
        </w:rPr>
        <w:t>в</w:t>
      </w:r>
      <w:r w:rsidR="00374E08" w:rsidRPr="00374E08">
        <w:rPr>
          <w:rStyle w:val="a9"/>
        </w:rPr>
        <w:t>томобильных дорог общего пользования «</w:t>
      </w:r>
      <w:proofErr w:type="spellStart"/>
      <w:r w:rsidR="00374E08" w:rsidRPr="00374E08">
        <w:rPr>
          <w:rStyle w:val="a9"/>
        </w:rPr>
        <w:t>Костромаавтодор</w:t>
      </w:r>
      <w:proofErr w:type="spellEnd"/>
      <w:r w:rsidR="00374E08" w:rsidRPr="00374E08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74E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74E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374E08" w:rsidRPr="00F06873" w:rsidTr="004654AF">
        <w:tc>
          <w:tcPr>
            <w:tcW w:w="959" w:type="dxa"/>
            <w:shd w:val="clear" w:color="auto" w:fill="auto"/>
            <w:vAlign w:val="center"/>
          </w:tcPr>
          <w:p w:rsidR="00374E08" w:rsidRPr="00F06873" w:rsidRDefault="00374E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74E08" w:rsidRPr="00374E08" w:rsidRDefault="00374E08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74E08">
              <w:rPr>
                <w:b/>
                <w:sz w:val="18"/>
                <w:szCs w:val="18"/>
              </w:rPr>
              <w:t>Кадыйский</w:t>
            </w:r>
            <w:proofErr w:type="spellEnd"/>
            <w:r w:rsidRPr="00374E08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374E08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374E08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74E08" w:rsidRPr="00F06873" w:rsidTr="004654AF">
        <w:tc>
          <w:tcPr>
            <w:tcW w:w="959" w:type="dxa"/>
            <w:shd w:val="clear" w:color="auto" w:fill="auto"/>
            <w:vAlign w:val="center"/>
          </w:tcPr>
          <w:p w:rsidR="00374E08" w:rsidRPr="00F06873" w:rsidRDefault="00374E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902121 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74E08" w:rsidRPr="00374E08" w:rsidRDefault="00374E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(мастер) асфальт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бетонного завода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4E08" w:rsidRPr="00F06873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4E08" w:rsidRPr="00F06873" w:rsidTr="004654AF">
        <w:tc>
          <w:tcPr>
            <w:tcW w:w="959" w:type="dxa"/>
            <w:shd w:val="clear" w:color="auto" w:fill="auto"/>
            <w:vAlign w:val="center"/>
          </w:tcPr>
          <w:p w:rsidR="00374E08" w:rsidRDefault="00374E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74E08" w:rsidRPr="00374E08" w:rsidRDefault="00374E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4E08" w:rsidRDefault="00374E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2F37C5" w:rsidRDefault="002F37C5" w:rsidP="002F37C5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2F37C5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C39" w:rsidRDefault="002D2C39" w:rsidP="00374E08">
      <w:r>
        <w:separator/>
      </w:r>
    </w:p>
  </w:endnote>
  <w:endnote w:type="continuationSeparator" w:id="0">
    <w:p w:rsidR="002D2C39" w:rsidRDefault="002D2C39" w:rsidP="00374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C39" w:rsidRDefault="002D2C39" w:rsidP="00374E08">
      <w:r>
        <w:separator/>
      </w:r>
    </w:p>
  </w:footnote>
  <w:footnote w:type="continuationSeparator" w:id="0">
    <w:p w:rsidR="002D2C39" w:rsidRDefault="002D2C39" w:rsidP="00374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94"/>
    <w:docVar w:name="adv_info1" w:val="     "/>
    <w:docVar w:name="adv_info2" w:val="     "/>
    <w:docVar w:name="adv_info3" w:val="     "/>
    <w:docVar w:name="att_org_adr" w:val="188676, Ленинградская область, м.р-н Всеволожский, г.п. Всеволожское, г. Всеволожск, ш. Южное, д. 134, помещ. №217"/>
    <w:docVar w:name="att_org_name" w:val="Общество с ограниченной ответственностью «Центр аттестации и экспертизы»"/>
    <w:docVar w:name="att_org_reg_date" w:val="05.02.2016"/>
    <w:docVar w:name="att_org_reg_num" w:val="214"/>
    <w:docVar w:name="boss_fio" w:val="Кирьянова Наталья Юрьевна"/>
    <w:docVar w:name="ceh_info" w:val="Кады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94"/>
    <w:docVar w:name="doc_type" w:val="5"/>
    <w:docVar w:name="fill_date" w:val="       "/>
    <w:docVar w:name="org_guid" w:val="62E6A3A182264BF8971312609ED643CB"/>
    <w:docVar w:name="org_id" w:val="37"/>
    <w:docVar w:name="org_name" w:val="     "/>
    <w:docVar w:name="pers_guids" w:val="612A37CB0032446489100AADB5E1F472@136-870-614 81"/>
    <w:docVar w:name="pers_snils" w:val="612A37CB0032446489100AADB5E1F472@136-870-614 81"/>
    <w:docVar w:name="podr_id" w:val="org_37"/>
    <w:docVar w:name="pred_dolg" w:val="Начальник Кадыйского филиала ОГБУ &quot;Костромаавтодор&quot;"/>
    <w:docVar w:name="pred_fio" w:val="Громов Александр Евгеньевич"/>
    <w:docVar w:name="prikaz_sout" w:val="817"/>
    <w:docVar w:name="rbtd_adr" w:val="     "/>
    <w:docVar w:name="rbtd_name" w:val="Кады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374E08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D2C39"/>
    <w:rsid w:val="002F37C5"/>
    <w:rsid w:val="00374E08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01C8B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74E0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74E08"/>
    <w:rPr>
      <w:sz w:val="24"/>
    </w:rPr>
  </w:style>
  <w:style w:type="paragraph" w:styleId="ad">
    <w:name w:val="footer"/>
    <w:basedOn w:val="a"/>
    <w:link w:val="ae"/>
    <w:rsid w:val="00374E0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74E0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74E0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74E08"/>
    <w:rPr>
      <w:sz w:val="24"/>
    </w:rPr>
  </w:style>
  <w:style w:type="paragraph" w:styleId="ad">
    <w:name w:val="footer"/>
    <w:basedOn w:val="a"/>
    <w:link w:val="ae"/>
    <w:rsid w:val="00374E0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74E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2024-09-13T06:16:00Z</dcterms:created>
  <dcterms:modified xsi:type="dcterms:W3CDTF">2024-09-24T05:29:00Z</dcterms:modified>
</cp:coreProperties>
</file>